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5AA87" w14:textId="0C60D9E7" w:rsidR="00BA00AB" w:rsidRDefault="007B48D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RYLLYNGTON</w:t>
      </w:r>
      <w:r>
        <w:rPr>
          <w:rFonts w:ascii="Times New Roman" w:hAnsi="Times New Roman" w:cs="Times New Roman"/>
          <w:sz w:val="24"/>
          <w:szCs w:val="24"/>
        </w:rPr>
        <w:t xml:space="preserve">     (d.ca.1408)</w:t>
      </w:r>
    </w:p>
    <w:p w14:paraId="7A943AFF" w14:textId="3E362A38" w:rsidR="007B48D3" w:rsidRDefault="007B48D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14:paraId="3EFE710C" w14:textId="4243B6DF" w:rsidR="007B48D3" w:rsidRDefault="007B48D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CB56DD" w14:textId="25D02B90" w:rsidR="007B48D3" w:rsidRDefault="007B48D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23ED88" w14:textId="5A4A36CD" w:rsidR="007B48D3" w:rsidRDefault="00997BC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Aug.1408</w:t>
      </w:r>
      <w:r>
        <w:rPr>
          <w:rFonts w:ascii="Times New Roman" w:hAnsi="Times New Roman" w:cs="Times New Roman"/>
          <w:sz w:val="24"/>
          <w:szCs w:val="24"/>
        </w:rPr>
        <w:tab/>
      </w:r>
      <w:r w:rsidR="00CE2EB4">
        <w:rPr>
          <w:rFonts w:ascii="Times New Roman" w:hAnsi="Times New Roman" w:cs="Times New Roman"/>
          <w:sz w:val="24"/>
          <w:szCs w:val="24"/>
        </w:rPr>
        <w:t>Probate of his Will.   (W.Y.R. p.142)</w:t>
      </w:r>
    </w:p>
    <w:p w14:paraId="6C25400B" w14:textId="6C16E393" w:rsidR="00CE2EB4" w:rsidRDefault="00CE2EB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2568BA" w14:textId="472F77D2" w:rsidR="00CE2EB4" w:rsidRDefault="00CE2EB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147B60" w14:textId="410C1F9F" w:rsidR="00CE2EB4" w:rsidRPr="007B48D3" w:rsidRDefault="00CE2EB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December 2021</w:t>
      </w:r>
    </w:p>
    <w:sectPr w:rsidR="00CE2EB4" w:rsidRPr="007B48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F5BD3" w14:textId="77777777" w:rsidR="007B48D3" w:rsidRDefault="007B48D3" w:rsidP="009139A6">
      <w:r>
        <w:separator/>
      </w:r>
    </w:p>
  </w:endnote>
  <w:endnote w:type="continuationSeparator" w:id="0">
    <w:p w14:paraId="0EBC8AA9" w14:textId="77777777" w:rsidR="007B48D3" w:rsidRDefault="007B48D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FD64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40E9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ED73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BF1DA" w14:textId="77777777" w:rsidR="007B48D3" w:rsidRDefault="007B48D3" w:rsidP="009139A6">
      <w:r>
        <w:separator/>
      </w:r>
    </w:p>
  </w:footnote>
  <w:footnote w:type="continuationSeparator" w:id="0">
    <w:p w14:paraId="20B8071C" w14:textId="77777777" w:rsidR="007B48D3" w:rsidRDefault="007B48D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A401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8C93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9506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8D3"/>
    <w:rsid w:val="000666E0"/>
    <w:rsid w:val="002510B7"/>
    <w:rsid w:val="005C130B"/>
    <w:rsid w:val="007B48D3"/>
    <w:rsid w:val="00826F5C"/>
    <w:rsid w:val="009139A6"/>
    <w:rsid w:val="009448BB"/>
    <w:rsid w:val="00997BC1"/>
    <w:rsid w:val="00A3176C"/>
    <w:rsid w:val="00AE65F8"/>
    <w:rsid w:val="00BA00AB"/>
    <w:rsid w:val="00CB4ED9"/>
    <w:rsid w:val="00CE2EB4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6AF57"/>
  <w15:chartTrackingRefBased/>
  <w15:docId w15:val="{27ADB901-E29A-42EA-8C5B-56CF38696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16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2021-12-03T17:38:00Z</dcterms:created>
  <dcterms:modified xsi:type="dcterms:W3CDTF">2021-12-03T17:54:00Z</dcterms:modified>
</cp:coreProperties>
</file>